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20B53" w14:textId="20338FC7" w:rsidR="003C0EDE" w:rsidRDefault="003C0EDE" w:rsidP="003C0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MORTON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fl.1497-1513)</w:t>
      </w:r>
    </w:p>
    <w:p w14:paraId="4E1D9E8D" w14:textId="77777777" w:rsidR="003C0EDE" w:rsidRDefault="003C0EDE" w:rsidP="003C0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St.Christopher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Panfield</w:t>
      </w:r>
      <w:proofErr w:type="spellEnd"/>
      <w:r>
        <w:rPr>
          <w:rFonts w:cs="Times New Roman"/>
          <w:szCs w:val="24"/>
        </w:rPr>
        <w:t>, Essex.</w:t>
      </w:r>
    </w:p>
    <w:p w14:paraId="61586D20" w14:textId="77777777" w:rsidR="003C0EDE" w:rsidRDefault="003C0EDE" w:rsidP="003C0EDE">
      <w:pPr>
        <w:pStyle w:val="NoSpacing"/>
        <w:rPr>
          <w:rFonts w:cs="Times New Roman"/>
          <w:szCs w:val="24"/>
        </w:rPr>
      </w:pPr>
    </w:p>
    <w:p w14:paraId="185F3FAA" w14:textId="77777777" w:rsidR="003C0EDE" w:rsidRDefault="003C0EDE" w:rsidP="003C0EDE">
      <w:pPr>
        <w:pStyle w:val="NoSpacing"/>
        <w:rPr>
          <w:rFonts w:cs="Times New Roman"/>
          <w:szCs w:val="24"/>
        </w:rPr>
      </w:pPr>
    </w:p>
    <w:p w14:paraId="191A2AD6" w14:textId="25E93E29" w:rsidR="003C0EDE" w:rsidRDefault="003C0EDE" w:rsidP="003C0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ca.</w:t>
      </w:r>
      <w:r>
        <w:rPr>
          <w:rFonts w:cs="Times New Roman"/>
          <w:szCs w:val="24"/>
        </w:rPr>
        <w:tab/>
        <w:t>1497</w:t>
      </w:r>
      <w:r>
        <w:rPr>
          <w:rFonts w:cs="Times New Roman"/>
          <w:szCs w:val="24"/>
        </w:rPr>
        <w:tab/>
        <w:t>He became Rector.</w:t>
      </w:r>
    </w:p>
    <w:p w14:paraId="1BEA1190" w14:textId="77777777" w:rsidR="003C0EDE" w:rsidRDefault="003C0EDE" w:rsidP="003C0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0341B">
          <w:rPr>
            <w:rStyle w:val="Hyperlink"/>
            <w:rFonts w:cs="Times New Roman"/>
            <w:szCs w:val="24"/>
          </w:rPr>
          <w:t>https://panfieldvillage.uk/panfield-church/previous-rectors/</w:t>
        </w:r>
      </w:hyperlink>
      <w:r>
        <w:rPr>
          <w:rFonts w:cs="Times New Roman"/>
          <w:szCs w:val="24"/>
        </w:rPr>
        <w:t xml:space="preserve"> )</w:t>
      </w:r>
    </w:p>
    <w:p w14:paraId="7DB06F2A" w14:textId="77777777" w:rsidR="003C0EDE" w:rsidRDefault="003C0EDE" w:rsidP="003C0EDE">
      <w:pPr>
        <w:pStyle w:val="NoSpacing"/>
        <w:rPr>
          <w:rFonts w:cs="Times New Roman"/>
          <w:szCs w:val="24"/>
        </w:rPr>
      </w:pPr>
    </w:p>
    <w:p w14:paraId="74A5A4C0" w14:textId="77777777" w:rsidR="003C0EDE" w:rsidRDefault="003C0EDE" w:rsidP="003C0EDE">
      <w:pPr>
        <w:pStyle w:val="NoSpacing"/>
        <w:rPr>
          <w:rFonts w:cs="Times New Roman"/>
          <w:szCs w:val="24"/>
        </w:rPr>
      </w:pPr>
    </w:p>
    <w:p w14:paraId="550F7C3A" w14:textId="76698239" w:rsidR="003C0EDE" w:rsidRPr="003C0EDE" w:rsidRDefault="003C0EDE" w:rsidP="003C0E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</w:t>
      </w:r>
      <w:r>
        <w:rPr>
          <w:rFonts w:cs="Times New Roman"/>
          <w:szCs w:val="24"/>
        </w:rPr>
        <w:t>4</w:t>
      </w:r>
    </w:p>
    <w:p w14:paraId="2DA39477" w14:textId="77777777" w:rsidR="003C0EDE" w:rsidRPr="003C0EDE" w:rsidRDefault="003C0EDE" w:rsidP="003C0EDE">
      <w:pPr>
        <w:pStyle w:val="NoSpacing"/>
        <w:rPr>
          <w:rFonts w:cs="Times New Roman"/>
          <w:szCs w:val="24"/>
        </w:rPr>
      </w:pPr>
    </w:p>
    <w:p w14:paraId="535C3AF3" w14:textId="77777777" w:rsidR="003C0EDE" w:rsidRPr="003C0EDE" w:rsidRDefault="003C0EDE" w:rsidP="003C0EDE">
      <w:pPr>
        <w:pStyle w:val="NoSpacing"/>
        <w:rPr>
          <w:rFonts w:cs="Times New Roman"/>
          <w:szCs w:val="24"/>
        </w:rPr>
      </w:pPr>
    </w:p>
    <w:p w14:paraId="7B14C4D5" w14:textId="77777777" w:rsidR="003C0EDE" w:rsidRPr="0031656E" w:rsidRDefault="003C0EDE" w:rsidP="0031656E">
      <w:pPr>
        <w:pStyle w:val="NoSpacing"/>
        <w:rPr>
          <w:rFonts w:cs="Times New Roman"/>
          <w:szCs w:val="24"/>
        </w:rPr>
      </w:pPr>
    </w:p>
    <w:p w14:paraId="05C2E3B3" w14:textId="77777777" w:rsidR="00D93A92" w:rsidRPr="00D93A92" w:rsidRDefault="00D93A92" w:rsidP="00F57B41">
      <w:pPr>
        <w:pStyle w:val="NoSpacing"/>
        <w:rPr>
          <w:rFonts w:cs="Times New Roman"/>
          <w:szCs w:val="24"/>
        </w:rPr>
      </w:pPr>
    </w:p>
    <w:p w14:paraId="4588388E" w14:textId="77777777" w:rsidR="00F57B41" w:rsidRPr="00F57B41" w:rsidRDefault="00F57B41" w:rsidP="00F57B41">
      <w:pPr>
        <w:pStyle w:val="NoSpacing"/>
      </w:pPr>
    </w:p>
    <w:p w14:paraId="5C17435C" w14:textId="77777777" w:rsidR="00F57B41" w:rsidRPr="00F57B41" w:rsidRDefault="00F57B41" w:rsidP="00F57B41">
      <w:pPr>
        <w:pStyle w:val="NoSpacing"/>
        <w:rPr>
          <w:rFonts w:cs="Times New Roman"/>
          <w:szCs w:val="24"/>
          <w:u w:val="single"/>
        </w:rPr>
      </w:pPr>
    </w:p>
    <w:p w14:paraId="41AD21CE" w14:textId="77777777" w:rsidR="00F57B41" w:rsidRPr="009349A6" w:rsidRDefault="00F57B41" w:rsidP="009349A6">
      <w:pPr>
        <w:pStyle w:val="NoSpacing"/>
        <w:rPr>
          <w:rFonts w:cs="Times New Roman"/>
          <w:szCs w:val="24"/>
        </w:rPr>
      </w:pPr>
    </w:p>
    <w:p w14:paraId="55C1F237" w14:textId="77777777" w:rsidR="009349A6" w:rsidRPr="009349A6" w:rsidRDefault="009349A6" w:rsidP="009349A6">
      <w:pPr>
        <w:pStyle w:val="NoSpacing"/>
        <w:rPr>
          <w:rFonts w:cs="Times New Roman"/>
          <w:szCs w:val="24"/>
        </w:rPr>
      </w:pPr>
    </w:p>
    <w:p w14:paraId="2C4BD79C" w14:textId="77777777" w:rsidR="009349A6" w:rsidRPr="009349A6" w:rsidRDefault="009349A6" w:rsidP="009349A6">
      <w:pPr>
        <w:pStyle w:val="NoSpacing"/>
        <w:rPr>
          <w:rFonts w:cs="Times New Roman"/>
          <w:szCs w:val="24"/>
        </w:rPr>
      </w:pPr>
    </w:p>
    <w:p w14:paraId="08FF4DD0" w14:textId="77777777" w:rsidR="009349A6" w:rsidRPr="009349A6" w:rsidRDefault="009349A6" w:rsidP="00E24EE9">
      <w:pPr>
        <w:pStyle w:val="NoSpacing"/>
        <w:rPr>
          <w:rFonts w:cs="Times New Roman"/>
          <w:szCs w:val="24"/>
        </w:rPr>
      </w:pPr>
    </w:p>
    <w:p w14:paraId="056E51CF" w14:textId="77777777" w:rsidR="00E24EE9" w:rsidRPr="00E24EE9" w:rsidRDefault="00E24EE9" w:rsidP="00E24EE9">
      <w:pPr>
        <w:pStyle w:val="NoSpacing"/>
        <w:rPr>
          <w:rFonts w:cs="Times New Roman"/>
          <w:szCs w:val="24"/>
        </w:rPr>
      </w:pPr>
    </w:p>
    <w:p w14:paraId="0F420405" w14:textId="77777777" w:rsidR="00E24EE9" w:rsidRPr="00E24EE9" w:rsidRDefault="00E24EE9" w:rsidP="00E24EE9">
      <w:pPr>
        <w:pStyle w:val="NoSpacing"/>
        <w:rPr>
          <w:rFonts w:cs="Times New Roman"/>
          <w:szCs w:val="24"/>
        </w:rPr>
      </w:pPr>
    </w:p>
    <w:p w14:paraId="16678042" w14:textId="77777777" w:rsidR="00E24EE9" w:rsidRPr="00E24EE9" w:rsidRDefault="00E24EE9" w:rsidP="00D61B8F">
      <w:pPr>
        <w:pStyle w:val="NoSpacing"/>
        <w:rPr>
          <w:rFonts w:cs="Times New Roman"/>
          <w:szCs w:val="24"/>
        </w:rPr>
      </w:pPr>
    </w:p>
    <w:p w14:paraId="77DB9555" w14:textId="77777777" w:rsidR="00D61B8F" w:rsidRPr="00D61B8F" w:rsidRDefault="00D61B8F" w:rsidP="00D61B8F">
      <w:pPr>
        <w:pStyle w:val="NoSpacing"/>
        <w:rPr>
          <w:rFonts w:cs="Times New Roman"/>
          <w:szCs w:val="24"/>
        </w:rPr>
      </w:pPr>
    </w:p>
    <w:p w14:paraId="4BA3D161" w14:textId="77777777" w:rsidR="00D61B8F" w:rsidRPr="00D61B8F" w:rsidRDefault="00D61B8F" w:rsidP="00D61B8F">
      <w:pPr>
        <w:pStyle w:val="NoSpacing"/>
        <w:rPr>
          <w:rFonts w:cs="Times New Roman"/>
          <w:szCs w:val="24"/>
        </w:rPr>
      </w:pPr>
    </w:p>
    <w:p w14:paraId="2781EFF0" w14:textId="77777777" w:rsidR="00D61B8F" w:rsidRPr="00D61B8F" w:rsidRDefault="00D61B8F" w:rsidP="00111568">
      <w:pPr>
        <w:pStyle w:val="NoSpacing"/>
        <w:rPr>
          <w:rFonts w:cs="Times New Roman"/>
          <w:szCs w:val="24"/>
        </w:rPr>
      </w:pPr>
    </w:p>
    <w:p w14:paraId="690025F4" w14:textId="6A0A00A4" w:rsidR="00111568" w:rsidRPr="00111568" w:rsidRDefault="00111568" w:rsidP="00111568">
      <w:pPr>
        <w:pStyle w:val="NoSpacing"/>
        <w:rPr>
          <w:rFonts w:cs="Times New Roman"/>
          <w:szCs w:val="24"/>
        </w:rPr>
      </w:pPr>
    </w:p>
    <w:p w14:paraId="5C456A66" w14:textId="0881B7E1" w:rsidR="00BD385F" w:rsidRPr="00BD385F" w:rsidRDefault="00BD385F" w:rsidP="00BD385F">
      <w:pPr>
        <w:pStyle w:val="NoSpacing"/>
        <w:rPr>
          <w:rFonts w:cs="Times New Roman"/>
          <w:szCs w:val="24"/>
        </w:rPr>
      </w:pPr>
    </w:p>
    <w:p w14:paraId="77214DB4" w14:textId="70E06096" w:rsidR="00BD385F" w:rsidRPr="00BD385F" w:rsidRDefault="00BD385F" w:rsidP="00106E9E">
      <w:pPr>
        <w:pStyle w:val="NoSpacing"/>
        <w:rPr>
          <w:rFonts w:cs="Times New Roman"/>
          <w:szCs w:val="24"/>
        </w:rPr>
      </w:pPr>
    </w:p>
    <w:p w14:paraId="6D3CD1CA" w14:textId="6ED57222" w:rsidR="00106E9E" w:rsidRPr="00106E9E" w:rsidRDefault="00106E9E" w:rsidP="00106E9E">
      <w:pPr>
        <w:pStyle w:val="NoSpacing"/>
        <w:rPr>
          <w:rFonts w:cs="Times New Roman"/>
          <w:szCs w:val="24"/>
        </w:rPr>
      </w:pPr>
    </w:p>
    <w:p w14:paraId="49133382" w14:textId="10D6FBC4" w:rsidR="00106E9E" w:rsidRPr="00106E9E" w:rsidRDefault="00106E9E" w:rsidP="009139A6">
      <w:pPr>
        <w:pStyle w:val="NoSpacing"/>
        <w:rPr>
          <w:rFonts w:cs="Times New Roman"/>
          <w:szCs w:val="24"/>
        </w:rPr>
      </w:pPr>
    </w:p>
    <w:sectPr w:rsidR="00106E9E" w:rsidRPr="00106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B938E" w14:textId="77777777" w:rsidR="00A9204A" w:rsidRDefault="00A9204A" w:rsidP="009139A6">
      <w:r>
        <w:separator/>
      </w:r>
    </w:p>
  </w:endnote>
  <w:endnote w:type="continuationSeparator" w:id="0">
    <w:p w14:paraId="4620BEF9" w14:textId="77777777" w:rsidR="00A9204A" w:rsidRDefault="00A920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327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4AA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4C2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BFCBC" w14:textId="77777777" w:rsidR="00A9204A" w:rsidRDefault="00A9204A" w:rsidP="009139A6">
      <w:r>
        <w:separator/>
      </w:r>
    </w:p>
  </w:footnote>
  <w:footnote w:type="continuationSeparator" w:id="0">
    <w:p w14:paraId="3FCCD706" w14:textId="77777777" w:rsidR="00A9204A" w:rsidRDefault="00A920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387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2FB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B72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4A"/>
    <w:rsid w:val="000666E0"/>
    <w:rsid w:val="00082202"/>
    <w:rsid w:val="00106E9E"/>
    <w:rsid w:val="00111568"/>
    <w:rsid w:val="00115210"/>
    <w:rsid w:val="001C5947"/>
    <w:rsid w:val="00206D15"/>
    <w:rsid w:val="002510B7"/>
    <w:rsid w:val="00270799"/>
    <w:rsid w:val="0031656E"/>
    <w:rsid w:val="003B1472"/>
    <w:rsid w:val="003C0EDE"/>
    <w:rsid w:val="00487BF7"/>
    <w:rsid w:val="005C130B"/>
    <w:rsid w:val="006D1C11"/>
    <w:rsid w:val="00742523"/>
    <w:rsid w:val="00743C74"/>
    <w:rsid w:val="007A1E59"/>
    <w:rsid w:val="00826F5C"/>
    <w:rsid w:val="008A14AE"/>
    <w:rsid w:val="009139A6"/>
    <w:rsid w:val="009349A6"/>
    <w:rsid w:val="009411C2"/>
    <w:rsid w:val="009448BB"/>
    <w:rsid w:val="00947624"/>
    <w:rsid w:val="009F5617"/>
    <w:rsid w:val="00A03B0B"/>
    <w:rsid w:val="00A3176C"/>
    <w:rsid w:val="00A9204A"/>
    <w:rsid w:val="00AB1169"/>
    <w:rsid w:val="00AE65F8"/>
    <w:rsid w:val="00B0251B"/>
    <w:rsid w:val="00B03EC7"/>
    <w:rsid w:val="00BA00AB"/>
    <w:rsid w:val="00BD385F"/>
    <w:rsid w:val="00C71834"/>
    <w:rsid w:val="00CB4ED9"/>
    <w:rsid w:val="00D61B8F"/>
    <w:rsid w:val="00D93A92"/>
    <w:rsid w:val="00E24EE9"/>
    <w:rsid w:val="00E61DA6"/>
    <w:rsid w:val="00EA2180"/>
    <w:rsid w:val="00EB3209"/>
    <w:rsid w:val="00F05B62"/>
    <w:rsid w:val="00F41096"/>
    <w:rsid w:val="00F5287F"/>
    <w:rsid w:val="00F57B41"/>
    <w:rsid w:val="00F7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1A241"/>
  <w15:chartTrackingRefBased/>
  <w15:docId w15:val="{A875082C-6740-404F-B462-71F05063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20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fieldvillage.uk/panfield-church/previous-rectors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1230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2024-06-30T20:28:00Z</dcterms:created>
  <dcterms:modified xsi:type="dcterms:W3CDTF">2024-07-01T20:16:00Z</dcterms:modified>
</cp:coreProperties>
</file>